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5FE3EB68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658FF" w:rsidRPr="00A658FF">
        <w:rPr>
          <w:b/>
          <w:i/>
          <w:noProof/>
          <w:sz w:val="28"/>
        </w:rPr>
        <w:t>R5-213086</w:t>
      </w:r>
      <w:r w:rsidR="00FA210A" w:rsidRPr="00FA210A">
        <w:rPr>
          <w:b/>
          <w:i/>
          <w:noProof/>
          <w:sz w:val="28"/>
          <w:highlight w:val="yellow"/>
        </w:rPr>
        <w:t>r</w:t>
      </w:r>
      <w:r w:rsidR="00B95859" w:rsidRPr="00AB41FC">
        <w:rPr>
          <w:b/>
          <w:i/>
          <w:noProof/>
          <w:sz w:val="28"/>
          <w:highlight w:val="green"/>
        </w:rPr>
        <w:t>2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 w:rsidRPr="00A75B55">
        <w:rPr>
          <w:b/>
          <w:sz w:val="24"/>
        </w:rPr>
        <w:t>May,</w:t>
      </w:r>
      <w:proofErr w:type="gramEnd"/>
      <w:r w:rsidRPr="00A75B55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A658FF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4F98C688" w:rsidR="00A75B55" w:rsidRPr="00A658FF" w:rsidRDefault="00A658F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7EAB68F9" w14:textId="77777777" w:rsidR="00A75B55" w:rsidRPr="00A658FF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A658FF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658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56B96351" w:rsidR="00A75B55" w:rsidRPr="00A658F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210A">
              <w:rPr>
                <w:b/>
                <w:sz w:val="28"/>
                <w:highlight w:val="yellow"/>
              </w:rPr>
              <w:t>1</w:t>
            </w:r>
            <w:r w:rsidR="00FA210A" w:rsidRPr="00FA210A">
              <w:rPr>
                <w:b/>
                <w:sz w:val="28"/>
                <w:highlight w:val="yellow"/>
              </w:rPr>
              <w:t>7</w:t>
            </w:r>
            <w:r w:rsidRPr="00FA210A">
              <w:rPr>
                <w:b/>
                <w:sz w:val="28"/>
                <w:highlight w:val="yellow"/>
              </w:rPr>
              <w:t>.</w:t>
            </w:r>
            <w:r w:rsidR="00FA210A" w:rsidRPr="00FA210A">
              <w:rPr>
                <w:b/>
                <w:sz w:val="28"/>
                <w:highlight w:val="yellow"/>
              </w:rPr>
              <w:t>0</w:t>
            </w:r>
            <w:r w:rsidRPr="00FA210A">
              <w:rPr>
                <w:b/>
                <w:sz w:val="28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061D72F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DC_11A_n77A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4AA7E884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AB41FC">
              <w:rPr>
                <w:highlight w:val="green"/>
              </w:rPr>
              <w:t>Rel-1</w:t>
            </w:r>
            <w:r w:rsidR="00AB41FC" w:rsidRPr="00AB41FC">
              <w:rPr>
                <w:highlight w:val="green"/>
              </w:rPr>
              <w:t>7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21B0541C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A658FF">
              <w:t>11</w:t>
            </w:r>
            <w:r w:rsidRPr="0073575C">
              <w:t>A_n77A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1FFED3A5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A658FF">
              <w:rPr>
                <w:noProof/>
              </w:rPr>
              <w:t>11</w:t>
            </w:r>
            <w:r w:rsidRPr="0073575C">
              <w:rPr>
                <w:noProof/>
              </w:rPr>
              <w:t xml:space="preserve">A_n77A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76D425E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A658FF">
              <w:t>11</w:t>
            </w:r>
            <w:r w:rsidRPr="0073575C">
              <w:t>A_n77A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333B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669A6688" w14:textId="77777777" w:rsidR="00FA210A" w:rsidRDefault="00FA210A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3706232D" w14:textId="77777777" w:rsidR="00FA210A" w:rsidRDefault="00FA210A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FA210A">
              <w:rPr>
                <w:noProof/>
                <w:highlight w:val="yellow"/>
                <w:lang w:val="en-CA"/>
              </w:rPr>
              <w:t>R5-213086r1</w:t>
            </w:r>
            <w:r>
              <w:rPr>
                <w:noProof/>
                <w:lang w:val="en-CA"/>
              </w:rPr>
              <w:t>: Fix cover sheet issue</w:t>
            </w:r>
          </w:p>
          <w:p w14:paraId="22462EEC" w14:textId="2BDD1B11" w:rsidR="00AB41FC" w:rsidRPr="00C137A1" w:rsidRDefault="00AB41FC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AB41FC">
              <w:rPr>
                <w:noProof/>
                <w:highlight w:val="green"/>
                <w:lang w:val="en-CA"/>
              </w:rPr>
              <w:t>R5-213086r</w:t>
            </w:r>
            <w:r w:rsidRPr="00AB41FC">
              <w:rPr>
                <w:noProof/>
                <w:highlight w:val="green"/>
                <w:lang w:val="en-CA"/>
              </w:rPr>
              <w:t>2</w:t>
            </w:r>
            <w:r>
              <w:rPr>
                <w:noProof/>
                <w:lang w:val="en-CA"/>
              </w:rPr>
              <w:t xml:space="preserve">: Fix </w:t>
            </w:r>
            <w:r>
              <w:rPr>
                <w:noProof/>
                <w:lang w:val="en-CA"/>
              </w:rPr>
              <w:t xml:space="preserve">one more </w:t>
            </w:r>
            <w:r>
              <w:rPr>
                <w:noProof/>
                <w:lang w:val="en-CA"/>
              </w:rPr>
              <w:t>cover sheet issue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proofErr w:type="spellStart"/>
            <w:r w:rsidRPr="00D461E8">
              <w:t>Refsens</w:t>
            </w:r>
            <w:proofErr w:type="spellEnd"/>
            <w:r w:rsidRPr="00D461E8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proofErr w:type="spellStart"/>
            <w:r w:rsidRPr="00D461E8">
              <w:t>DC_XA_nXA</w:t>
            </w:r>
            <w:proofErr w:type="spellEnd"/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286E3492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C0E5B5" w14:textId="3FA0CB5B" w:rsidR="008062BB" w:rsidRPr="001768A2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233FD3">
                <w:rPr>
                  <w:lang w:eastAsia="en-US"/>
                </w:rPr>
                <w:t>DC_11A_n7</w:t>
              </w:r>
              <w:r>
                <w:rPr>
                  <w:lang w:eastAsia="en-US"/>
                </w:rPr>
                <w:t>7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3928B9" w14:textId="31E91067" w:rsidR="008062BB" w:rsidRPr="001768A2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4B2214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DBFE20" w14:textId="5526FC2F" w:rsidR="008062BB" w:rsidRPr="001768A2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B0DEF3" w14:textId="53A57CD3" w:rsidR="008062BB" w:rsidRPr="001768A2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65FB81" w14:textId="62B6BB82" w:rsidR="008062BB" w:rsidRPr="001768A2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>If single UL is allowed in a 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B046C3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1EBED" w14:textId="77777777" w:rsidR="009B2F58" w:rsidRDefault="009B2F58">
      <w:r>
        <w:separator/>
      </w:r>
    </w:p>
  </w:endnote>
  <w:endnote w:type="continuationSeparator" w:id="0">
    <w:p w14:paraId="43AEC62C" w14:textId="77777777" w:rsidR="009B2F58" w:rsidRDefault="009B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30ABF" w14:textId="77777777" w:rsidR="009B2F58" w:rsidRDefault="009B2F58">
      <w:r>
        <w:separator/>
      </w:r>
    </w:p>
  </w:footnote>
  <w:footnote w:type="continuationSeparator" w:id="0">
    <w:p w14:paraId="061D0B78" w14:textId="77777777" w:rsidR="009B2F58" w:rsidRDefault="009B2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76C39D96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4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4503F559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41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1AB1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3789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B2F58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2D19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41FC"/>
    <w:rsid w:val="00AB5216"/>
    <w:rsid w:val="00AC3CCC"/>
    <w:rsid w:val="00AD5DFF"/>
    <w:rsid w:val="00AE17B2"/>
    <w:rsid w:val="00AE7F12"/>
    <w:rsid w:val="00B046C3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859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7FDE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210A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899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5656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2021-05-25T18:20:00Z</dcterms:created>
  <dcterms:modified xsi:type="dcterms:W3CDTF">2021-05-25T18:21:00Z</dcterms:modified>
</cp:coreProperties>
</file>